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C2FB4" w14:textId="0CF63BB1" w:rsidR="004956AA" w:rsidRPr="00C218E9" w:rsidRDefault="00C218E9" w:rsidP="00FF6228">
      <w:pPr>
        <w:pStyle w:val="Kop1zondernummer"/>
        <w:rPr>
          <w:b/>
          <w:bCs w:val="0"/>
        </w:rPr>
      </w:pPr>
      <w:r w:rsidRPr="00C218E9">
        <w:rPr>
          <w:b/>
          <w:bCs w:val="0"/>
        </w:rPr>
        <w:t>Invulformulier 6</w:t>
      </w:r>
      <w:r>
        <w:rPr>
          <w:b/>
          <w:bCs w:val="0"/>
        </w:rPr>
        <w:t xml:space="preserve"> </w:t>
      </w:r>
      <w:r w:rsidR="00FF6228" w:rsidRPr="00C218E9">
        <w:rPr>
          <w:b/>
          <w:bCs w:val="0"/>
        </w:rPr>
        <w:t>Klachtenformulier aanbestedingen</w:t>
      </w:r>
    </w:p>
    <w:p w14:paraId="633EC3E9" w14:textId="661C8D28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r w:rsidR="00C33517">
        <w:rPr>
          <w:rFonts w:cs="Arial"/>
        </w:rPr>
        <w:t>…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553C6E46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79EEB25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4E17245E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A5F55F7" w14:textId="7777777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67192B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4C917B08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8DAFD7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43ABDD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proofErr w:type="gramStart"/>
            <w:r w:rsidRPr="00AB70CF">
              <w:rPr>
                <w:rFonts w:cs="Arial"/>
                <w:sz w:val="20"/>
              </w:rPr>
              <w:t>MKB /</w:t>
            </w:r>
            <w:proofErr w:type="gramEnd"/>
            <w:r w:rsidRPr="00AB70CF">
              <w:rPr>
                <w:rFonts w:cs="Arial"/>
                <w:sz w:val="20"/>
              </w:rPr>
              <w:t xml:space="preserve"> Groot Bedrijf / Brancheorganisatie / Aanbestedende Dienst / Speciale Sectorbedrijf </w:t>
            </w:r>
          </w:p>
        </w:tc>
      </w:tr>
      <w:tr w:rsidR="00FF6228" w:rsidRPr="00AB70CF" w14:paraId="1F41B55F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429B5E8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F342A2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6988A62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36D7AE8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proofErr w:type="gramStart"/>
            <w:r w:rsidRPr="00AB70CF">
              <w:rPr>
                <w:rFonts w:cs="Arial"/>
                <w:sz w:val="20"/>
              </w:rPr>
              <w:t>Postcode /</w:t>
            </w:r>
            <w:proofErr w:type="gramEnd"/>
            <w:r w:rsidRPr="00AB70CF">
              <w:rPr>
                <w:rFonts w:cs="Arial"/>
                <w:sz w:val="20"/>
              </w:rPr>
              <w:t xml:space="preserve">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B4ECFDA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3CCBFB51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A5A01DA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A05D513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001EC48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78751BDA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FBA7AB3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5C66B36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4D27C6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9FAFA71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6AFCE435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5D96D45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02CBC024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7319535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E5D9880" w14:textId="77777777" w:rsidR="005B311B" w:rsidRPr="007D43FA" w:rsidRDefault="005B311B" w:rsidP="00B34943">
            <w:pPr>
              <w:rPr>
                <w:rFonts w:cs="Arial"/>
                <w:sz w:val="20"/>
              </w:rPr>
            </w:pPr>
            <w:r w:rsidRPr="007D43FA">
              <w:rPr>
                <w:rFonts w:cs="Arial"/>
                <w:sz w:val="20"/>
              </w:rPr>
              <w:t>Aanbestedende dienst:</w:t>
            </w:r>
          </w:p>
        </w:tc>
        <w:tc>
          <w:tcPr>
            <w:tcW w:w="6798" w:type="dxa"/>
          </w:tcPr>
          <w:p w14:paraId="67B0577D" w14:textId="67D7C9F7" w:rsidR="005B311B" w:rsidRPr="007D43FA" w:rsidRDefault="007D43FA" w:rsidP="00B34943">
            <w:pPr>
              <w:rPr>
                <w:rFonts w:cs="Arial"/>
                <w:sz w:val="20"/>
              </w:rPr>
            </w:pPr>
            <w:r w:rsidRPr="007D43FA">
              <w:rPr>
                <w:rFonts w:cs="Arial"/>
                <w:sz w:val="20"/>
              </w:rPr>
              <w:t>Veiligheidsregio Flevoland en Veiligheidsregio Gooi en Vechtstreek</w:t>
            </w:r>
          </w:p>
        </w:tc>
      </w:tr>
      <w:tr w:rsidR="005B311B" w:rsidRPr="004E1F5E" w14:paraId="0FA58B7D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9E1C66" w14:textId="77777777" w:rsidR="005B311B" w:rsidRPr="00212E2F" w:rsidRDefault="005B311B" w:rsidP="00B34943">
            <w:pPr>
              <w:rPr>
                <w:rFonts w:cs="Arial"/>
                <w:sz w:val="20"/>
              </w:rPr>
            </w:pPr>
            <w:r w:rsidRPr="00212E2F">
              <w:rPr>
                <w:rFonts w:cs="Arial"/>
                <w:sz w:val="20"/>
              </w:rPr>
              <w:t>A</w:t>
            </w:r>
            <w:r w:rsidRPr="00212E2F">
              <w:rPr>
                <w:sz w:val="20"/>
              </w:rPr>
              <w:t>dres:</w:t>
            </w:r>
          </w:p>
        </w:tc>
        <w:tc>
          <w:tcPr>
            <w:tcW w:w="6798" w:type="dxa"/>
          </w:tcPr>
          <w:p w14:paraId="25B4441B" w14:textId="56349227" w:rsidR="005B311B" w:rsidRPr="004E1F5E" w:rsidRDefault="007D43FA" w:rsidP="00B34943">
            <w:pPr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Gordiaandreef</w:t>
            </w:r>
            <w:proofErr w:type="spellEnd"/>
            <w:r>
              <w:rPr>
                <w:rFonts w:cs="Arial"/>
                <w:sz w:val="20"/>
              </w:rPr>
              <w:t xml:space="preserve"> 101 </w:t>
            </w:r>
          </w:p>
        </w:tc>
      </w:tr>
      <w:tr w:rsidR="005B311B" w:rsidRPr="004E1F5E" w14:paraId="00EDB586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5CE4FF6B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Postcode /</w:t>
            </w:r>
            <w:proofErr w:type="gramEnd"/>
            <w:r>
              <w:rPr>
                <w:rFonts w:cs="Arial"/>
                <w:sz w:val="20"/>
              </w:rPr>
              <w:t xml:space="preserve"> Plaats:</w:t>
            </w:r>
          </w:p>
        </w:tc>
        <w:tc>
          <w:tcPr>
            <w:tcW w:w="6798" w:type="dxa"/>
          </w:tcPr>
          <w:p w14:paraId="582790E0" w14:textId="5D6922D2" w:rsidR="005B311B" w:rsidRPr="004E1F5E" w:rsidRDefault="007D43FA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8233 AB</w:t>
            </w:r>
            <w:r w:rsidR="00F46A2C">
              <w:rPr>
                <w:rFonts w:cs="Arial"/>
                <w:sz w:val="20"/>
              </w:rPr>
              <w:t xml:space="preserve"> Lelystad</w:t>
            </w:r>
          </w:p>
        </w:tc>
      </w:tr>
      <w:tr w:rsidR="005B311B" w:rsidRPr="004E1F5E" w14:paraId="7CC217BA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3A59887B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7D5B65F" w14:textId="71965B19" w:rsidR="005B311B" w:rsidRPr="004E1F5E" w:rsidRDefault="00F46A2C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Maartje Ribberink</w:t>
            </w:r>
          </w:p>
        </w:tc>
      </w:tr>
      <w:tr w:rsidR="005B311B" w:rsidRPr="004E1F5E" w14:paraId="712CE3E6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1523C5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6F0A174D" w14:textId="01A1FD96" w:rsidR="005B311B" w:rsidRPr="004E1F5E" w:rsidRDefault="00F46A2C" w:rsidP="00B34943">
            <w:pPr>
              <w:rPr>
                <w:rFonts w:cs="Arial"/>
                <w:sz w:val="20"/>
              </w:rPr>
            </w:pPr>
            <w:hyperlink r:id="rId11" w:history="1">
              <w:r w:rsidRPr="00B40F4C">
                <w:rPr>
                  <w:rStyle w:val="Hyperlink"/>
                  <w:rFonts w:cs="Arial"/>
                </w:rPr>
                <w:t>inkoop@vrfgv.nl</w:t>
              </w:r>
            </w:hyperlink>
          </w:p>
        </w:tc>
      </w:tr>
      <w:tr w:rsidR="005B311B" w:rsidRPr="004E1F5E" w14:paraId="43AE3DA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22FE3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62326DE1" w14:textId="6D986B46" w:rsidR="005B311B" w:rsidRPr="004E1F5E" w:rsidRDefault="00A76F1D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06-16058276</w:t>
            </w:r>
          </w:p>
        </w:tc>
      </w:tr>
      <w:tr w:rsidR="005B311B" w:rsidRPr="00696ADC" w14:paraId="0AD79433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E814076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92B933" w14:textId="10E04DAE" w:rsidR="005B311B" w:rsidRPr="00696ADC" w:rsidRDefault="00A76F1D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Mobiele Commando Unit </w:t>
            </w:r>
          </w:p>
        </w:tc>
      </w:tr>
    </w:tbl>
    <w:p w14:paraId="78AC1F8A" w14:textId="77777777" w:rsidR="00A76F1D" w:rsidRDefault="00A76F1D" w:rsidP="00FF6228">
      <w:pPr>
        <w:rPr>
          <w:rFonts w:cs="Arial"/>
          <w:b/>
          <w:bCs/>
          <w:color w:val="000000"/>
          <w:shd w:val="clear" w:color="auto" w:fill="FFFFFF"/>
        </w:rPr>
      </w:pPr>
    </w:p>
    <w:p w14:paraId="68486C63" w14:textId="77777777" w:rsidR="00A76F1D" w:rsidRDefault="00A76F1D" w:rsidP="00FF6228">
      <w:pPr>
        <w:rPr>
          <w:rFonts w:cs="Arial"/>
          <w:b/>
          <w:bCs/>
          <w:color w:val="000000"/>
          <w:shd w:val="clear" w:color="auto" w:fill="FFFFFF"/>
        </w:rPr>
      </w:pPr>
    </w:p>
    <w:p w14:paraId="68FA96F0" w14:textId="7E42EB43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2C08C0B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07D5205" w14:textId="77777777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lastRenderedPageBreak/>
              <w:t>Juridische ondersteuning</w:t>
            </w:r>
          </w:p>
        </w:tc>
      </w:tr>
      <w:tr w:rsidR="00FF6228" w14:paraId="537C1F1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FC95025" w14:textId="77777777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9148696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33F2FD2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BC216E3" w14:textId="77777777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FF4F8A1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261D8DDC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BE576CA" w14:textId="77777777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D0AE5C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116E10A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6D7FBED" w14:textId="77777777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E8861E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4680C143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78ECE6B4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5482F9D6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FB7600F" w14:textId="77777777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73FB558B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335B7DA1" w14:textId="77777777" w:rsidR="00EE05BC" w:rsidRDefault="00EE05BC" w:rsidP="003868AD"/>
          <w:p w14:paraId="57EF553D" w14:textId="77777777" w:rsidR="00EE05BC" w:rsidRDefault="00EE05BC" w:rsidP="003868AD"/>
          <w:p w14:paraId="13A5F781" w14:textId="77777777" w:rsidR="00EE05BC" w:rsidRDefault="00EE05BC" w:rsidP="003868AD"/>
          <w:p w14:paraId="6114CA61" w14:textId="77777777" w:rsidR="00EE05BC" w:rsidRDefault="00EE05BC" w:rsidP="003868AD"/>
          <w:p w14:paraId="75A4E61E" w14:textId="77777777" w:rsidR="00271447" w:rsidRDefault="00271447" w:rsidP="003868AD"/>
          <w:p w14:paraId="521D08E7" w14:textId="77777777" w:rsidR="00271447" w:rsidRDefault="00271447" w:rsidP="003868AD"/>
          <w:p w14:paraId="3EEB776F" w14:textId="77777777" w:rsidR="00271447" w:rsidRDefault="00271447" w:rsidP="003868AD"/>
          <w:p w14:paraId="6A51BE47" w14:textId="77777777" w:rsidR="00271447" w:rsidRDefault="00271447" w:rsidP="003868AD"/>
          <w:p w14:paraId="5CFDABA4" w14:textId="77777777" w:rsidR="00271447" w:rsidRDefault="00271447" w:rsidP="003868AD"/>
          <w:p w14:paraId="0AAEAA78" w14:textId="77777777" w:rsidR="00EE05BC" w:rsidRDefault="00EE05BC" w:rsidP="003868AD"/>
          <w:p w14:paraId="69CE62AE" w14:textId="77777777" w:rsidR="00EE05BC" w:rsidRDefault="00EE05BC" w:rsidP="003868AD"/>
          <w:p w14:paraId="2DACAA0B" w14:textId="77777777" w:rsidR="00EE05BC" w:rsidRDefault="00EE05BC" w:rsidP="003868AD"/>
          <w:p w14:paraId="54043300" w14:textId="77777777" w:rsidR="00EE05BC" w:rsidRDefault="00EE05BC" w:rsidP="003868AD"/>
          <w:p w14:paraId="40255A05" w14:textId="77777777" w:rsidR="00EE05BC" w:rsidRDefault="00EE05BC" w:rsidP="003868AD"/>
        </w:tc>
      </w:tr>
    </w:tbl>
    <w:p w14:paraId="0C0DACA3" w14:textId="77777777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3C698B58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03A49580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5C081063" w14:textId="77777777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</w:t>
            </w:r>
            <w:proofErr w:type="gramStart"/>
            <w:r w:rsidR="00330D1D">
              <w:t>stukken.*</w:t>
            </w:r>
            <w:proofErr w:type="gramEnd"/>
            <w:r w:rsidR="00330D1D">
              <w:t xml:space="preserve"> </w:t>
            </w:r>
          </w:p>
        </w:tc>
      </w:tr>
      <w:tr w:rsidR="00EE05BC" w14:paraId="154B03CA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38137F98" w14:textId="77777777" w:rsidR="00EE05BC" w:rsidRDefault="00EE05BC" w:rsidP="003868AD"/>
          <w:p w14:paraId="5F12AEC7" w14:textId="77777777" w:rsidR="00EE05BC" w:rsidRDefault="00EE05BC" w:rsidP="003868AD"/>
          <w:p w14:paraId="6AC7E9D9" w14:textId="77777777" w:rsidR="00EE05BC" w:rsidRDefault="00EE05BC" w:rsidP="003868AD"/>
          <w:p w14:paraId="126316B5" w14:textId="77777777" w:rsidR="00EE05BC" w:rsidRDefault="00EE05BC" w:rsidP="003868AD"/>
          <w:p w14:paraId="7E6ACE61" w14:textId="77777777" w:rsidR="00271447" w:rsidRDefault="00271447" w:rsidP="003868AD"/>
          <w:p w14:paraId="627C5B05" w14:textId="77777777" w:rsidR="00271447" w:rsidRDefault="00271447" w:rsidP="003868AD"/>
          <w:p w14:paraId="57BCAB5A" w14:textId="77777777" w:rsidR="00271447" w:rsidRDefault="00271447" w:rsidP="003868AD"/>
          <w:p w14:paraId="7C06820B" w14:textId="77777777" w:rsidR="00EE05BC" w:rsidRDefault="00EE05BC" w:rsidP="003868AD"/>
          <w:p w14:paraId="20B7E4D9" w14:textId="77777777" w:rsidR="00EE05BC" w:rsidRDefault="00EE05BC" w:rsidP="003868AD"/>
          <w:p w14:paraId="49D30E41" w14:textId="77777777" w:rsidR="00EE05BC" w:rsidRDefault="00EE05BC" w:rsidP="003868AD"/>
          <w:p w14:paraId="40D6C102" w14:textId="77777777" w:rsidR="00EE05BC" w:rsidRDefault="00EE05BC" w:rsidP="003868AD"/>
          <w:p w14:paraId="09B74B10" w14:textId="77777777" w:rsidR="00EE05BC" w:rsidRDefault="00EE05BC" w:rsidP="003868AD"/>
          <w:p w14:paraId="57C7566A" w14:textId="77777777" w:rsidR="00EE05BC" w:rsidRDefault="00EE05BC" w:rsidP="003868AD"/>
        </w:tc>
      </w:tr>
    </w:tbl>
    <w:p w14:paraId="79DD29B5" w14:textId="77777777" w:rsidR="003B602E" w:rsidRDefault="003B602E" w:rsidP="004956AA"/>
    <w:p w14:paraId="3495EFFA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75B86DA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72420F5" w14:textId="77777777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Voorstel oplossing</w:t>
            </w:r>
          </w:p>
          <w:p w14:paraId="401160B9" w14:textId="77777777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51B052C8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3F536E58" w14:textId="77777777" w:rsidR="00330D1D" w:rsidRDefault="00330D1D" w:rsidP="003868AD"/>
          <w:p w14:paraId="7EBCF550" w14:textId="77777777" w:rsidR="00330D1D" w:rsidRDefault="00330D1D" w:rsidP="003868AD"/>
          <w:p w14:paraId="321C0BFA" w14:textId="77777777" w:rsidR="00330D1D" w:rsidRDefault="00330D1D" w:rsidP="003868AD"/>
          <w:p w14:paraId="790450DB" w14:textId="77777777" w:rsidR="00330D1D" w:rsidRDefault="00330D1D" w:rsidP="003868AD"/>
          <w:p w14:paraId="359ED600" w14:textId="77777777" w:rsidR="00330D1D" w:rsidRDefault="00330D1D" w:rsidP="003868AD"/>
          <w:p w14:paraId="29847BF8" w14:textId="77777777" w:rsidR="00330D1D" w:rsidRDefault="00330D1D" w:rsidP="003868AD"/>
          <w:p w14:paraId="5A9494E3" w14:textId="77777777" w:rsidR="00330D1D" w:rsidRDefault="00330D1D" w:rsidP="003868AD"/>
          <w:p w14:paraId="1120A05C" w14:textId="77777777" w:rsidR="00330D1D" w:rsidRDefault="00330D1D" w:rsidP="003868AD"/>
          <w:p w14:paraId="2BB49F5F" w14:textId="77777777" w:rsidR="00330D1D" w:rsidRDefault="00330D1D" w:rsidP="003868AD"/>
          <w:p w14:paraId="4B52D0F5" w14:textId="77777777" w:rsidR="00271447" w:rsidRDefault="00271447" w:rsidP="003868AD"/>
          <w:p w14:paraId="432731DA" w14:textId="77777777" w:rsidR="00330D1D" w:rsidRDefault="00330D1D" w:rsidP="003868AD"/>
        </w:tc>
      </w:tr>
    </w:tbl>
    <w:p w14:paraId="7464B3A5" w14:textId="77777777" w:rsidR="00330D1D" w:rsidRDefault="00330D1D" w:rsidP="004956AA"/>
    <w:p w14:paraId="564CBDD9" w14:textId="77777777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057B2CE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591BFFE1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</w:t>
            </w:r>
            <w:proofErr w:type="gramStart"/>
            <w:r w:rsidR="00271447">
              <w:rPr>
                <w:rFonts w:cs="Arial"/>
                <w:sz w:val="20"/>
              </w:rPr>
              <w:t>Inlichtingen</w:t>
            </w:r>
            <w:r>
              <w:rPr>
                <w:rFonts w:cs="Arial"/>
                <w:sz w:val="20"/>
              </w:rPr>
              <w:t>?*</w:t>
            </w:r>
            <w:proofErr w:type="gramEnd"/>
          </w:p>
        </w:tc>
        <w:tc>
          <w:tcPr>
            <w:tcW w:w="1134" w:type="dxa"/>
          </w:tcPr>
          <w:p w14:paraId="2234309C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47398A4B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617547BE" w14:textId="77777777" w:rsidR="00330D1D" w:rsidRDefault="00330D1D" w:rsidP="004956AA"/>
    <w:p w14:paraId="6B4E30F8" w14:textId="77777777" w:rsidR="00330D1D" w:rsidRDefault="00330D1D" w:rsidP="004956AA"/>
    <w:p w14:paraId="31B977FB" w14:textId="77777777" w:rsidR="00330D1D" w:rsidRDefault="00330D1D" w:rsidP="00330D1D">
      <w:r>
        <w:t xml:space="preserve">*Voeg relevante documentatie toe aan uw e-mailbericht. </w:t>
      </w:r>
    </w:p>
    <w:p w14:paraId="333CA297" w14:textId="77777777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5EACA" w14:textId="77777777" w:rsidR="003B79E2" w:rsidRDefault="003B79E2">
      <w:r>
        <w:separator/>
      </w:r>
    </w:p>
  </w:endnote>
  <w:endnote w:type="continuationSeparator" w:id="0">
    <w:p w14:paraId="28202FC5" w14:textId="77777777" w:rsidR="003B79E2" w:rsidRDefault="003B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294A12D2" w14:textId="77777777" w:rsidTr="000C2C0C">
      <w:tc>
        <w:tcPr>
          <w:tcW w:w="7371" w:type="dxa"/>
          <w:shd w:val="clear" w:color="auto" w:fill="auto"/>
        </w:tcPr>
        <w:p w14:paraId="0F37B0DD" w14:textId="6C3B0423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6688CDBF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19C0D47D" w14:textId="77777777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7E05C1A5" w14:textId="77777777" w:rsidTr="000C2C0C">
      <w:tc>
        <w:tcPr>
          <w:tcW w:w="7371" w:type="dxa"/>
          <w:shd w:val="clear" w:color="auto" w:fill="auto"/>
        </w:tcPr>
        <w:p w14:paraId="0312DF57" w14:textId="77777777" w:rsidR="003D7329" w:rsidRPr="003D7329" w:rsidRDefault="003D7329" w:rsidP="00C218E9">
          <w:pPr>
            <w:pStyle w:val="Voettekst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060EBA17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3DE2DE1A" w14:textId="77777777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28650" w14:textId="77777777" w:rsidR="003B79E2" w:rsidRDefault="003B79E2">
      <w:r>
        <w:separator/>
      </w:r>
    </w:p>
  </w:footnote>
  <w:footnote w:type="continuationSeparator" w:id="0">
    <w:p w14:paraId="050EA1AC" w14:textId="77777777" w:rsidR="003B79E2" w:rsidRDefault="003B7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68EEF" w14:textId="578552C2" w:rsidR="00072B7D" w:rsidRDefault="00072B7D" w:rsidP="00D875C7">
    <w:pPr>
      <w:pStyle w:val="Koptekst"/>
      <w:tabs>
        <w:tab w:val="clear" w:pos="4536"/>
        <w:tab w:val="clear" w:pos="9072"/>
      </w:tabs>
    </w:pPr>
  </w:p>
  <w:p w14:paraId="2DB65B9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47E37D0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D3F5318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163C7B8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6BF18507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B895DA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4FDB65BA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EDA6D0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C33517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2E2F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B79E2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750F8"/>
    <w:rsid w:val="00486CF6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D43FA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76F1D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18E9"/>
    <w:rsid w:val="00C272CE"/>
    <w:rsid w:val="00C33517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46A2C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CE7E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46A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koop@vrfg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.ribberink/Downloads/Bijlage%2011.%20Klachtenformulier%20Aanbestedingen.dotx" TargetMode="External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waardig xmlns="719ebe0b-2c07-40c6-83c9-1959b330963f" xsi:nil="true"/>
    <TaxCatchAll xmlns="6c8fbb6d-6bb7-4f16-8100-b46f4c9b3a41" xsi:nil="true"/>
    <lcf76f155ced4ddcb4097134ff3c332f xmlns="719ebe0b-2c07-40c6-83c9-1959b330963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13B2CB3B2C424F99DF26DF8EDBF5AB" ma:contentTypeVersion="13" ma:contentTypeDescription="Een nieuw document maken." ma:contentTypeScope="" ma:versionID="7cbcadda7aca8aca8fb27eb119ee2ec6">
  <xsd:schema xmlns:xsd="http://www.w3.org/2001/XMLSchema" xmlns:xs="http://www.w3.org/2001/XMLSchema" xmlns:p="http://schemas.microsoft.com/office/2006/metadata/properties" xmlns:ns2="719ebe0b-2c07-40c6-83c9-1959b330963f" xmlns:ns3="6c8fbb6d-6bb7-4f16-8100-b46f4c9b3a41" targetNamespace="http://schemas.microsoft.com/office/2006/metadata/properties" ma:root="true" ma:fieldsID="4a02ca2a59b60d8fc131282d054f4db8" ns2:_="" ns3:_="">
    <xsd:import namespace="719ebe0b-2c07-40c6-83c9-1959b330963f"/>
    <xsd:import namespace="6c8fbb6d-6bb7-4f16-8100-b46f4c9b3a41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ebe0b-2c07-40c6-83c9-1959b330963f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b2940d0-bd9b-4919-9f11-2103740de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8fbb6d-6bb7-4f16-8100-b46f4c9b3a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767be3-6acc-43b3-a0d7-a3ec1f9bb417}" ma:internalName="TaxCatchAll" ma:showField="CatchAllData" ma:web="6c8fbb6d-6bb7-4f16-8100-b46f4c9b3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61ae5da6-4d10-4015-8206-b45807bdce78"/>
    <ds:schemaRef ds:uri="719ebe0b-2c07-40c6-83c9-1959b330963f"/>
    <ds:schemaRef ds:uri="6c8fbb6d-6bb7-4f16-8100-b46f4c9b3a41"/>
  </ds:schemaRefs>
</ds:datastoreItem>
</file>

<file path=customXml/itemProps2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E80F84-F3A1-4D5B-AFE3-DC8355816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9ebe0b-2c07-40c6-83c9-1959b330963f"/>
    <ds:schemaRef ds:uri="6c8fbb6d-6bb7-4f16-8100-b46f4c9b3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11. Klachtenformulier Aanbestedingen.dotx</Template>
  <TotalTime>0</TotalTime>
  <Pages>3</Pages>
  <Words>174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2023-04-19T14:13:00Z</dcterms:created>
  <dcterms:modified xsi:type="dcterms:W3CDTF">2024-05-01T11:50:00Z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0x0101002713B2CB3B2C424F99DF26DF8EDBF5AB</vt:lpwstr>
  </property>
  <property fmtid="{D5CDD505-2E9C-101B-9397-08002B2CF9AE}" pid="3" name="MediaServiceImageTags">
    <vt:lpwstr/>
  </property>
</Properties>
</file>